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092EE9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D4768C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3248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4768C" w:rsidRPr="00D4768C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D4768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4768C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4768C" w:rsidRPr="00D4768C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D476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32484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4768C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35C4-F781-44AD-BCAB-7857DDF3F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2024-06-19T10:47:00Z</dcterms:created>
  <dcterms:modified xsi:type="dcterms:W3CDTF">2024-07-01T12:07:00Z</dcterms:modified>
</cp:coreProperties>
</file>